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E77BF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RETHERFELD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114A924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A979E1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5A898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sister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Hertfordshire(q.v.).</w:t>
      </w:r>
    </w:p>
    <w:p w14:paraId="3411B2B9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26024571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EB88C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AAB0C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Her children had bequests in John’s Will.    (ibid.)</w:t>
      </w:r>
    </w:p>
    <w:p w14:paraId="2630E38C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632D3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88EA2" w14:textId="77777777" w:rsidR="00523F64" w:rsidRDefault="00523F64" w:rsidP="00523F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2DD5FF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B855" w14:textId="77777777" w:rsidR="00523F64" w:rsidRDefault="00523F64" w:rsidP="009139A6">
      <w:r>
        <w:separator/>
      </w:r>
    </w:p>
  </w:endnote>
  <w:endnote w:type="continuationSeparator" w:id="0">
    <w:p w14:paraId="28E3C32F" w14:textId="77777777" w:rsidR="00523F64" w:rsidRDefault="00523F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A8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F70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D9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3DB9" w14:textId="77777777" w:rsidR="00523F64" w:rsidRDefault="00523F64" w:rsidP="009139A6">
      <w:r>
        <w:separator/>
      </w:r>
    </w:p>
  </w:footnote>
  <w:footnote w:type="continuationSeparator" w:id="0">
    <w:p w14:paraId="0C4F06F2" w14:textId="77777777" w:rsidR="00523F64" w:rsidRDefault="00523F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2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12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80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F64"/>
    <w:rsid w:val="000666E0"/>
    <w:rsid w:val="002510B7"/>
    <w:rsid w:val="00523F6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3A102"/>
  <w15:chartTrackingRefBased/>
  <w15:docId w15:val="{1CD438F6-A1B7-4346-8FD3-9CF8DE14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2022-03-16T21:29:00Z</dcterms:created>
  <dcterms:modified xsi:type="dcterms:W3CDTF">2022-03-16T21:29:00Z</dcterms:modified>
</cp:coreProperties>
</file>